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842B0" w14:textId="77777777" w:rsidR="003D6777" w:rsidRPr="002173AC" w:rsidRDefault="003D6777" w:rsidP="003D677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  <w:u w:val="single"/>
        </w:rPr>
        <w:t>John PHILPOT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d.1484)</w:t>
      </w:r>
    </w:p>
    <w:p w14:paraId="54633294" w14:textId="77777777" w:rsidR="003D6777" w:rsidRDefault="003D6777" w:rsidP="003D6777">
      <w:pPr>
        <w:pStyle w:val="NoSpacing"/>
        <w:rPr>
          <w:rFonts w:cs="Times New Roman"/>
          <w:szCs w:val="24"/>
        </w:rPr>
      </w:pPr>
    </w:p>
    <w:p w14:paraId="7C982D08" w14:textId="77777777" w:rsidR="003D6777" w:rsidRDefault="003D6777" w:rsidP="003D6777">
      <w:pPr>
        <w:pStyle w:val="NoSpacing"/>
        <w:rPr>
          <w:rFonts w:cs="Times New Roman"/>
          <w:szCs w:val="24"/>
        </w:rPr>
      </w:pPr>
    </w:p>
    <w:p w14:paraId="750480DE" w14:textId="77777777" w:rsidR="003D6777" w:rsidRDefault="003D6777" w:rsidP="003D67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John(q.v.).</w:t>
      </w:r>
    </w:p>
    <w:p w14:paraId="48D0B351" w14:textId="77777777" w:rsidR="003D6777" w:rsidRDefault="003D6777" w:rsidP="003D677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1483-5,</w:t>
      </w:r>
    </w:p>
    <w:p w14:paraId="097C0F35" w14:textId="77777777" w:rsidR="003D6777" w:rsidRDefault="003D6777" w:rsidP="003D677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Gordon McKelvie, pub. The Boydell Press 2021, pp.122-3)</w:t>
      </w:r>
    </w:p>
    <w:p w14:paraId="7760237E" w14:textId="77777777" w:rsidR="003D6777" w:rsidRDefault="003D6777" w:rsidP="003D6777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3E3E7E4D" w14:textId="77777777" w:rsidR="003D6777" w:rsidRDefault="003D6777" w:rsidP="003D6777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7E802E9B" w14:textId="77777777" w:rsidR="003D6777" w:rsidRDefault="003D6777" w:rsidP="003D677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Dec.1484</w:t>
      </w:r>
      <w:r>
        <w:rPr>
          <w:rFonts w:eastAsia="Times New Roman" w:cs="Times New Roman"/>
          <w:szCs w:val="24"/>
        </w:rPr>
        <w:tab/>
        <w:t>He died.   (ibid.)</w:t>
      </w:r>
    </w:p>
    <w:p w14:paraId="1688D9F6" w14:textId="77777777" w:rsidR="003D6777" w:rsidRDefault="003D6777" w:rsidP="003D677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May1485</w:t>
      </w:r>
      <w:r>
        <w:rPr>
          <w:rFonts w:eastAsia="Times New Roman" w:cs="Times New Roman"/>
          <w:szCs w:val="24"/>
        </w:rPr>
        <w:tab/>
        <w:t xml:space="preserve">An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was held in Winchester into his landholdings.</w:t>
      </w:r>
    </w:p>
    <w:p w14:paraId="1B1E6A57" w14:textId="77777777" w:rsidR="003D6777" w:rsidRDefault="003D6777" w:rsidP="003D677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(ibid.)</w:t>
      </w:r>
    </w:p>
    <w:p w14:paraId="78E25961" w14:textId="77777777" w:rsidR="003D6777" w:rsidRDefault="003D6777" w:rsidP="003D677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5 May1485</w:t>
      </w:r>
      <w:r>
        <w:rPr>
          <w:rFonts w:eastAsia="Times New Roman" w:cs="Times New Roman"/>
          <w:szCs w:val="24"/>
        </w:rPr>
        <w:tab/>
        <w:t xml:space="preserve">An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was held in Westminster into his landholdings.</w:t>
      </w:r>
    </w:p>
    <w:p w14:paraId="1E8BCCE9" w14:textId="77777777" w:rsidR="003D6777" w:rsidRDefault="003D6777" w:rsidP="003D677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(ibid.)</w:t>
      </w:r>
    </w:p>
    <w:p w14:paraId="7440C50F" w14:textId="77777777" w:rsidR="003D6777" w:rsidRDefault="003D6777" w:rsidP="003D677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Jun.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An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was held in the Guildhall into his lands.</w:t>
      </w:r>
    </w:p>
    <w:p w14:paraId="73D4B60D" w14:textId="77777777" w:rsidR="003D6777" w:rsidRDefault="003D6777" w:rsidP="003D6777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258F640" w14:textId="77777777" w:rsidR="003D6777" w:rsidRDefault="003D6777" w:rsidP="003D6777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9EBD3E2" w14:textId="77777777" w:rsidR="003D6777" w:rsidRDefault="003D6777" w:rsidP="003D677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September 2023</w:t>
      </w:r>
    </w:p>
    <w:p w14:paraId="37C492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0902A" w14:textId="77777777" w:rsidR="003D6777" w:rsidRDefault="003D6777" w:rsidP="009139A6">
      <w:r>
        <w:separator/>
      </w:r>
    </w:p>
  </w:endnote>
  <w:endnote w:type="continuationSeparator" w:id="0">
    <w:p w14:paraId="44B21A16" w14:textId="77777777" w:rsidR="003D6777" w:rsidRDefault="003D67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06C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1C7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748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E9123" w14:textId="77777777" w:rsidR="003D6777" w:rsidRDefault="003D6777" w:rsidP="009139A6">
      <w:r>
        <w:separator/>
      </w:r>
    </w:p>
  </w:footnote>
  <w:footnote w:type="continuationSeparator" w:id="0">
    <w:p w14:paraId="722A8C15" w14:textId="77777777" w:rsidR="003D6777" w:rsidRDefault="003D67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662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C6C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299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777"/>
    <w:rsid w:val="000666E0"/>
    <w:rsid w:val="002510B7"/>
    <w:rsid w:val="003D677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59CBB"/>
  <w15:chartTrackingRefBased/>
  <w15:docId w15:val="{1C886285-F19E-4A8D-B5B3-1DBFA3FB3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2023-09-19T20:16:00Z</dcterms:created>
  <dcterms:modified xsi:type="dcterms:W3CDTF">2023-09-19T20:16:00Z</dcterms:modified>
</cp:coreProperties>
</file>